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Blackburn with Darwen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Blackburn with Darwen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Blackburn with Darwen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Blackburn with Darwen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Blackburn with Darwen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Blackburn with Darwen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47.7% </w:t>
      </w:r>
      <w:r w:rsidRPr="004747BF">
        <w:rPr>
          <w:rFonts w:ascii="Libre Franklin Light" w:eastAsia="Times New Roman" w:hAnsi="Libre Franklin Light" w:cs="Calibri Light"/>
        </w:rPr>
        <w:t xml:space="preserve">of those respondents classified as PGSI 8+ in Blackburn with Darwen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Blackburn with Darwen is estimated to be </w:t>
      </w:r>
      <w:r w:rsidRPr="00773DF7">
        <w:rPr>
          <w:rFonts w:ascii="Libre Franklin Light" w:eastAsia="Times New Roman" w:hAnsi="Libre Franklin Light" w:cs="Calibri Light"/>
          <w:b/>
          <w:bCs/>
          <w:color w:val="C45911" w:themeColor="accent2" w:themeShade="BF"/>
        </w:rPr>
        <w:t xml:space="preserve">£4,592,552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Blackburn with Darwen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Blackburn with Darwen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Blackburn with Darwen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Blackburn with Darwen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ckburn with Darw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Blackburn with Darwen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ckburn with Darw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Blackburn with Darwen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Blackburn with Darwen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ckburn with Darw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Blackburn with Darwen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Blackburn with Darwen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Blackburn with Darwen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Blackburn with Darwen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Blackburn with Darwen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Blackburn with Darwen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£4,592,552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Blackburn with Darwen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£74,805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£1,547,012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£110,822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£31,169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£57,143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£2,771,601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£4,592,552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Blackburn with Darwen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Blackburn with Darwen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Blackburn with Darwen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Blackburn with Darwen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Blackburn with Darwen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Blackburn with Darwen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Blackburn with Darwen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Blackburn with Darwen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Blackburn with Darwen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Blackburn with Darwen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Blackburn with Darwen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Blackburn with Darwen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231DA1C-E03F-42E6-B51B-A9949929A0A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